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E15" w:rsidRDefault="006C5E15" w:rsidP="00DD3B57">
      <w:pPr>
        <w:jc w:val="center"/>
        <w:rPr>
          <w:lang w:val="uk-UA"/>
        </w:rPr>
      </w:pPr>
      <w:r w:rsidRPr="00D21C8D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6C5E15" w:rsidRDefault="006C5E15" w:rsidP="00DD3B57">
      <w:pPr>
        <w:jc w:val="center"/>
        <w:rPr>
          <w:lang w:val="uk-UA"/>
        </w:rPr>
      </w:pPr>
    </w:p>
    <w:p w:rsidR="006C5E15" w:rsidRPr="0020592E" w:rsidRDefault="006C5E15" w:rsidP="00DD3B57">
      <w:pPr>
        <w:jc w:val="center"/>
        <w:rPr>
          <w:rFonts w:cs="Tahoma"/>
          <w:b/>
          <w:sz w:val="28"/>
          <w:szCs w:val="28"/>
          <w:lang w:val="uk-UA"/>
        </w:rPr>
      </w:pPr>
    </w:p>
    <w:p w:rsidR="006C5E15" w:rsidRDefault="006C5E15" w:rsidP="00DD3B5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6C5E15" w:rsidRDefault="006C5E15" w:rsidP="00DD3B5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6C5E15" w:rsidRDefault="006C5E15" w:rsidP="00DD3B5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6C5E15" w:rsidRDefault="006C5E15" w:rsidP="00DD3B57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6C5E15" w:rsidRDefault="006C5E15" w:rsidP="00DD3B57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6C5E15" w:rsidRDefault="006C5E15" w:rsidP="00DD3B57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 w:rsidRPr="00BE5834">
        <w:rPr>
          <w:lang w:val="uk-UA"/>
        </w:rPr>
        <w:t xml:space="preserve">м. Арциз      </w:t>
      </w:r>
    </w:p>
    <w:p w:rsidR="006C5E15" w:rsidRPr="00DE7E3D" w:rsidRDefault="006C5E15" w:rsidP="00DD3B57">
      <w:pPr>
        <w:rPr>
          <w:lang w:val="uk-UA"/>
        </w:rPr>
      </w:pPr>
      <w:r>
        <w:rPr>
          <w:lang w:val="uk-UA"/>
        </w:rPr>
        <w:t xml:space="preserve">28 квітня  2021 р.                                                                            </w:t>
      </w:r>
      <w:r w:rsidRPr="00DD3B57">
        <w:rPr>
          <w:lang w:val="uk-UA"/>
        </w:rPr>
        <w:t>№</w:t>
      </w:r>
      <w:r>
        <w:rPr>
          <w:lang w:val="uk-UA"/>
        </w:rPr>
        <w:t xml:space="preserve"> 132-к</w:t>
      </w:r>
    </w:p>
    <w:p w:rsidR="006C5E15" w:rsidRPr="00DD3B57" w:rsidRDefault="006C5E15" w:rsidP="00DD3B57">
      <w:pPr>
        <w:rPr>
          <w:lang w:val="uk-UA"/>
        </w:rPr>
      </w:pPr>
    </w:p>
    <w:p w:rsidR="006C5E15" w:rsidRDefault="006C5E15" w:rsidP="00DD3B57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6C5E15" w:rsidRPr="00D22F78" w:rsidRDefault="006C5E15" w:rsidP="00DD3B57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звільнення  Дєбєляк Т.І.</w:t>
      </w:r>
    </w:p>
    <w:p w:rsidR="006C5E15" w:rsidRDefault="006C5E15" w:rsidP="00DD3B57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6C5E15" w:rsidRDefault="006C5E15" w:rsidP="00A367E8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На підставі</w:t>
      </w:r>
      <w:r w:rsidRPr="006057AE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статті 42 Закону України «Про місцеве самоврядування в Україні»,  частини 1 статті 85 Закону України «Про державну службу»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п. 2 розділу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перехідні положення» Закону України «Про службу в органах місцевого самоврядування» п.21 контракту </w:t>
      </w:r>
      <w:r w:rsidRPr="00A367E8">
        <w:rPr>
          <w:rFonts w:ascii="Times New Roman" w:hAnsi="Times New Roman"/>
          <w:sz w:val="28"/>
          <w:szCs w:val="28"/>
          <w:lang w:val="uk-UA"/>
        </w:rPr>
        <w:t xml:space="preserve">про проходження служби в органах місцевого самоврядування на період дії карантину, установленого з метою запобігання поширенню на </w:t>
      </w:r>
      <w:r w:rsidRPr="00A367E8">
        <w:rPr>
          <w:rFonts w:ascii="Times New Roman" w:hAnsi="Times New Roman"/>
          <w:sz w:val="28"/>
          <w:szCs w:val="28"/>
          <w:lang w:val="uk-UA"/>
        </w:rPr>
        <w:br/>
        <w:t xml:space="preserve">території України гострої респіраторної хвороби </w:t>
      </w:r>
      <w:r w:rsidRPr="00474DCF">
        <w:rPr>
          <w:rFonts w:ascii="Times New Roman" w:hAnsi="Times New Roman"/>
          <w:sz w:val="28"/>
          <w:szCs w:val="28"/>
        </w:rPr>
        <w:t>COVID</w:t>
      </w:r>
      <w:r w:rsidRPr="00A367E8">
        <w:rPr>
          <w:rFonts w:ascii="Times New Roman" w:hAnsi="Times New Roman"/>
          <w:sz w:val="28"/>
          <w:szCs w:val="28"/>
          <w:lang w:val="uk-UA"/>
        </w:rPr>
        <w:t xml:space="preserve">-19, </w:t>
      </w:r>
      <w:r w:rsidRPr="00A367E8">
        <w:rPr>
          <w:rFonts w:ascii="Times New Roman" w:hAnsi="Times New Roman"/>
          <w:sz w:val="28"/>
          <w:szCs w:val="28"/>
          <w:lang w:val="uk-UA"/>
        </w:rPr>
        <w:br/>
        <w:t>спричиненої коронавірусом</w:t>
      </w:r>
      <w:r w:rsidRPr="00474DCF">
        <w:rPr>
          <w:rFonts w:ascii="Times New Roman" w:hAnsi="Times New Roman"/>
          <w:sz w:val="28"/>
          <w:szCs w:val="28"/>
        </w:rPr>
        <w:t>SARS</w:t>
      </w:r>
      <w:r w:rsidRPr="00A367E8">
        <w:rPr>
          <w:rFonts w:ascii="Times New Roman" w:hAnsi="Times New Roman"/>
          <w:sz w:val="28"/>
          <w:szCs w:val="28"/>
          <w:lang w:val="uk-UA"/>
        </w:rPr>
        <w:t>-</w:t>
      </w:r>
      <w:r w:rsidRPr="00474DCF">
        <w:rPr>
          <w:rFonts w:ascii="Times New Roman" w:hAnsi="Times New Roman"/>
          <w:sz w:val="28"/>
          <w:szCs w:val="28"/>
        </w:rPr>
        <w:t>CoV</w:t>
      </w:r>
      <w:r w:rsidRPr="00A367E8">
        <w:rPr>
          <w:rFonts w:ascii="Times New Roman" w:hAnsi="Times New Roman"/>
          <w:sz w:val="28"/>
          <w:szCs w:val="28"/>
          <w:lang w:val="uk-UA"/>
        </w:rPr>
        <w:t>-2</w:t>
      </w:r>
      <w:r>
        <w:rPr>
          <w:rFonts w:ascii="Times New Roman" w:hAnsi="Times New Roman"/>
          <w:sz w:val="28"/>
          <w:szCs w:val="28"/>
          <w:lang w:val="uk-UA"/>
        </w:rPr>
        <w:t>, від 01 лютого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,витягу із протоколу конкурсної комісії від </w:t>
      </w:r>
      <w:r w:rsidRPr="00806D40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806D40">
        <w:rPr>
          <w:rFonts w:ascii="Times New Roman" w:hAnsi="Times New Roman" w:cs="Times New Roman"/>
          <w:sz w:val="28"/>
          <w:szCs w:val="28"/>
          <w:lang w:val="uk-UA"/>
        </w:rPr>
        <w:t xml:space="preserve"> квітня 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№04 та особистої заяви Дєбєляк Т.І. від 28 квітня 2021 року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:</w:t>
      </w:r>
    </w:p>
    <w:p w:rsidR="006C5E15" w:rsidRDefault="006C5E15" w:rsidP="00A367E8">
      <w:pPr>
        <w:pStyle w:val="BodyTextIndent2"/>
        <w:spacing w:line="276" w:lineRule="auto"/>
        <w:ind w:firstLine="708"/>
        <w:jc w:val="both"/>
      </w:pPr>
      <w:r>
        <w:rPr>
          <w:bCs/>
          <w:color w:val="000000"/>
        </w:rPr>
        <w:t xml:space="preserve">1.Звільнити  Дєбєляк Тетяну Іванівну з посади головного спеціаліста – архітектора відділу капітального будівництва, житлово-комунального господарства, архітектури, містобудування, транспорту та благоустрою </w:t>
      </w:r>
      <w:r w:rsidRPr="00C8264F">
        <w:rPr>
          <w:bCs/>
          <w:color w:val="000000"/>
        </w:rPr>
        <w:t xml:space="preserve">Арцизької міської ради </w:t>
      </w:r>
      <w:r>
        <w:rPr>
          <w:bCs/>
          <w:color w:val="000000"/>
        </w:rPr>
        <w:t xml:space="preserve">з  28 квітня 2021 року у зв’язку із закінченням строку дії контракту на підставі визначення суб’єктом  призначення переможця за результатами конкурсного відбору відповідно до </w:t>
      </w:r>
      <w:bookmarkStart w:id="0" w:name="_GoBack"/>
      <w:bookmarkEnd w:id="0"/>
      <w:r>
        <w:rPr>
          <w:bCs/>
          <w:color w:val="000000"/>
        </w:rPr>
        <w:t xml:space="preserve">законодавства,із </w:t>
      </w:r>
      <w:r>
        <w:t>збереженням невикористаної  основної щорічної відпустки  за період роботи з  01 лютого 2021 року по 28 квітня  2021 року.</w:t>
      </w:r>
    </w:p>
    <w:p w:rsidR="006C5E15" w:rsidRPr="00E14671" w:rsidRDefault="006C5E15" w:rsidP="00A367E8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О.П.</w:t>
      </w:r>
    </w:p>
    <w:p w:rsidR="006C5E15" w:rsidRPr="00670933" w:rsidRDefault="006C5E15" w:rsidP="00DD3B57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6C5E15" w:rsidRDefault="006C5E15" w:rsidP="00DD3B57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6C5E15" w:rsidRDefault="006C5E15" w:rsidP="00DD3B57"/>
    <w:p w:rsidR="006C5E15" w:rsidRDefault="006C5E15" w:rsidP="00DD3B57"/>
    <w:p w:rsidR="006C5E15" w:rsidRDefault="006C5E15" w:rsidP="00DD3B57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Т.Дєбєляк</w:t>
      </w:r>
    </w:p>
    <w:p w:rsidR="006C5E15" w:rsidRDefault="006C5E15" w:rsidP="00DD3B57">
      <w:pPr>
        <w:rPr>
          <w:sz w:val="28"/>
          <w:szCs w:val="28"/>
          <w:lang w:val="uk-UA"/>
        </w:rPr>
      </w:pPr>
    </w:p>
    <w:p w:rsidR="006C5E15" w:rsidRDefault="006C5E15" w:rsidP="00DD3B57">
      <w:pPr>
        <w:rPr>
          <w:sz w:val="28"/>
          <w:szCs w:val="28"/>
          <w:lang w:val="uk-UA"/>
        </w:rPr>
      </w:pPr>
    </w:p>
    <w:p w:rsidR="006C5E15" w:rsidRDefault="006C5E15" w:rsidP="00DD3B57">
      <w:pPr>
        <w:rPr>
          <w:sz w:val="28"/>
          <w:szCs w:val="28"/>
          <w:lang w:val="uk-UA"/>
        </w:rPr>
      </w:pPr>
    </w:p>
    <w:p w:rsidR="006C5E15" w:rsidRPr="00E96A52" w:rsidRDefault="006C5E15" w:rsidP="00DD3B5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6C5E15" w:rsidRPr="00E96A52" w:rsidRDefault="006C5E15" w:rsidP="00DD3B5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28 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№132 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6C5E15" w:rsidRDefault="006C5E15" w:rsidP="00DD3B5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C5E15" w:rsidRPr="00A84420" w:rsidRDefault="006C5E15" w:rsidP="00DD3B57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звільненняДєбєляк Т.І.</w:t>
      </w:r>
    </w:p>
    <w:p w:rsidR="006C5E15" w:rsidRDefault="006C5E15" w:rsidP="00DD3B5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C5E15" w:rsidRDefault="006C5E15" w:rsidP="00DD3B5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C5E15" w:rsidRDefault="006C5E15" w:rsidP="00DD3B5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C5E15" w:rsidRDefault="006C5E15" w:rsidP="00DD3B5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C5E15" w:rsidRPr="00CF77D5" w:rsidRDefault="006C5E15" w:rsidP="00DD3B5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C5E15" w:rsidRDefault="006C5E15" w:rsidP="00DD3B57">
      <w:pPr>
        <w:rPr>
          <w:sz w:val="28"/>
          <w:szCs w:val="28"/>
          <w:lang w:val="uk-UA"/>
        </w:rPr>
      </w:pPr>
    </w:p>
    <w:p w:rsidR="006C5E15" w:rsidRDefault="006C5E15" w:rsidP="00DD3B5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6C5E15" w:rsidRDefault="006C5E15" w:rsidP="00DD3B5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6C5E15" w:rsidRDefault="006C5E15" w:rsidP="00DD3B57">
      <w:pPr>
        <w:rPr>
          <w:sz w:val="28"/>
          <w:szCs w:val="28"/>
          <w:lang w:val="uk-UA"/>
        </w:rPr>
      </w:pPr>
    </w:p>
    <w:p w:rsidR="006C5E15" w:rsidRDefault="006C5E15" w:rsidP="00DD3B57">
      <w:pPr>
        <w:rPr>
          <w:sz w:val="28"/>
          <w:szCs w:val="28"/>
          <w:lang w:val="uk-UA"/>
        </w:rPr>
      </w:pPr>
    </w:p>
    <w:p w:rsidR="006C5E15" w:rsidRDefault="006C5E15" w:rsidP="00DD3B5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юридичного відділу Арцизької міської ради</w:t>
      </w:r>
    </w:p>
    <w:p w:rsidR="006C5E15" w:rsidRDefault="006C5E15" w:rsidP="00DD3B5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6C5E15" w:rsidRDefault="006C5E15" w:rsidP="00DD3B57">
      <w:pPr>
        <w:rPr>
          <w:sz w:val="28"/>
          <w:szCs w:val="28"/>
          <w:lang w:val="uk-UA"/>
        </w:rPr>
      </w:pPr>
    </w:p>
    <w:p w:rsidR="006C5E15" w:rsidRDefault="006C5E15" w:rsidP="00DD3B57">
      <w:pPr>
        <w:rPr>
          <w:sz w:val="28"/>
          <w:szCs w:val="28"/>
          <w:lang w:val="uk-UA"/>
        </w:rPr>
      </w:pPr>
    </w:p>
    <w:p w:rsidR="006C5E15" w:rsidRPr="00E05F39" w:rsidRDefault="006C5E15" w:rsidP="00DD3B57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6C5E15" w:rsidRPr="00E05F39" w:rsidRDefault="006C5E15" w:rsidP="00DD3B57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6C5E15" w:rsidRPr="00E05F39" w:rsidRDefault="006C5E15" w:rsidP="00DD3B57">
      <w:pPr>
        <w:rPr>
          <w:sz w:val="28"/>
          <w:szCs w:val="28"/>
          <w:lang w:val="uk-UA"/>
        </w:rPr>
      </w:pPr>
    </w:p>
    <w:p w:rsidR="006C5E15" w:rsidRPr="00A84420" w:rsidRDefault="006C5E15" w:rsidP="00DD3B57">
      <w:pPr>
        <w:rPr>
          <w:lang w:val="uk-UA"/>
        </w:rPr>
      </w:pPr>
    </w:p>
    <w:p w:rsidR="006C5E15" w:rsidRDefault="006C5E15" w:rsidP="00DD3B57"/>
    <w:p w:rsidR="006C5E15" w:rsidRDefault="006C5E15" w:rsidP="00DD3B57">
      <w:pPr>
        <w:rPr>
          <w:lang w:val="uk-UA"/>
        </w:rPr>
      </w:pPr>
    </w:p>
    <w:p w:rsidR="006C5E15" w:rsidRDefault="006C5E15" w:rsidP="00DD3B57">
      <w:pPr>
        <w:rPr>
          <w:lang w:val="uk-UA"/>
        </w:rPr>
      </w:pPr>
    </w:p>
    <w:p w:rsidR="006C5E15" w:rsidRDefault="006C5E15" w:rsidP="00DD3B57">
      <w:pPr>
        <w:rPr>
          <w:lang w:val="uk-UA"/>
        </w:rPr>
      </w:pPr>
    </w:p>
    <w:p w:rsidR="006C5E15" w:rsidRDefault="006C5E15" w:rsidP="00DD3B57">
      <w:pPr>
        <w:rPr>
          <w:lang w:val="uk-UA"/>
        </w:rPr>
      </w:pPr>
    </w:p>
    <w:p w:rsidR="006C5E15" w:rsidRPr="00AC24EA" w:rsidRDefault="006C5E15" w:rsidP="00DD3B57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6C5E15" w:rsidRDefault="006C5E15" w:rsidP="00DD3B57">
      <w:pPr>
        <w:rPr>
          <w:lang w:val="uk-UA"/>
        </w:rPr>
      </w:pPr>
    </w:p>
    <w:p w:rsidR="006C5E15" w:rsidRPr="00D22F78" w:rsidRDefault="006C5E15" w:rsidP="00DD3B57">
      <w:pPr>
        <w:rPr>
          <w:sz w:val="28"/>
          <w:szCs w:val="28"/>
          <w:lang w:val="uk-UA"/>
        </w:rPr>
      </w:pPr>
    </w:p>
    <w:p w:rsidR="006C5E15" w:rsidRPr="00C008AD" w:rsidRDefault="006C5E15" w:rsidP="00DD3B57">
      <w:pPr>
        <w:rPr>
          <w:lang w:val="uk-UA"/>
        </w:rPr>
      </w:pPr>
    </w:p>
    <w:p w:rsidR="006C5E15" w:rsidRPr="007C7FE0" w:rsidRDefault="006C5E15" w:rsidP="00DD3B57">
      <w:pPr>
        <w:rPr>
          <w:lang w:val="uk-UA"/>
        </w:rPr>
      </w:pPr>
    </w:p>
    <w:p w:rsidR="006C5E15" w:rsidRPr="00AD1F52" w:rsidRDefault="006C5E15" w:rsidP="00DD3B57">
      <w:pPr>
        <w:rPr>
          <w:lang w:val="uk-UA"/>
        </w:rPr>
      </w:pPr>
    </w:p>
    <w:p w:rsidR="006C5E15" w:rsidRPr="00DC51C2" w:rsidRDefault="006C5E15" w:rsidP="00DD3B57">
      <w:pPr>
        <w:rPr>
          <w:lang w:val="uk-UA"/>
        </w:rPr>
      </w:pPr>
    </w:p>
    <w:p w:rsidR="006C5E15" w:rsidRPr="00DD3B57" w:rsidRDefault="006C5E15">
      <w:pPr>
        <w:rPr>
          <w:lang w:val="uk-UA"/>
        </w:rPr>
      </w:pPr>
    </w:p>
    <w:sectPr w:rsidR="006C5E15" w:rsidRPr="00DD3B57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B57"/>
    <w:rsid w:val="001C068F"/>
    <w:rsid w:val="0020592E"/>
    <w:rsid w:val="003010A8"/>
    <w:rsid w:val="00365D35"/>
    <w:rsid w:val="003B09B6"/>
    <w:rsid w:val="00474DCF"/>
    <w:rsid w:val="004E68D7"/>
    <w:rsid w:val="0060112F"/>
    <w:rsid w:val="006057AE"/>
    <w:rsid w:val="00670933"/>
    <w:rsid w:val="006C5E15"/>
    <w:rsid w:val="007735AB"/>
    <w:rsid w:val="007C7FE0"/>
    <w:rsid w:val="00806D40"/>
    <w:rsid w:val="009F265C"/>
    <w:rsid w:val="00A367E8"/>
    <w:rsid w:val="00A84420"/>
    <w:rsid w:val="00AC24EA"/>
    <w:rsid w:val="00AD1F52"/>
    <w:rsid w:val="00BB0EF1"/>
    <w:rsid w:val="00BE5834"/>
    <w:rsid w:val="00C008AD"/>
    <w:rsid w:val="00C8264F"/>
    <w:rsid w:val="00CF77D5"/>
    <w:rsid w:val="00D21C8D"/>
    <w:rsid w:val="00D22F78"/>
    <w:rsid w:val="00DC51C2"/>
    <w:rsid w:val="00DD3B57"/>
    <w:rsid w:val="00DE7E3D"/>
    <w:rsid w:val="00E05F39"/>
    <w:rsid w:val="00E14671"/>
    <w:rsid w:val="00E96A52"/>
    <w:rsid w:val="00FD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B57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D3B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D3B57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DD3B57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DD3B57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DD3B57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D3B57"/>
    <w:rPr>
      <w:rFonts w:ascii="Times New Roman" w:hAnsi="Times New Roman" w:cs="Times New Roman"/>
      <w:sz w:val="28"/>
      <w:szCs w:val="28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D3B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3B57"/>
    <w:rPr>
      <w:rFonts w:ascii="Tahoma" w:eastAsia="Times New Roman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314</Words>
  <Characters>1790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2021-04-29T13:33:00Z</cp:lastPrinted>
  <dcterms:created xsi:type="dcterms:W3CDTF">2021-04-28T08:22:00Z</dcterms:created>
  <dcterms:modified xsi:type="dcterms:W3CDTF">2022-01-11T10:12:00Z</dcterms:modified>
</cp:coreProperties>
</file>